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9C8" w:rsidRDefault="008629C8" w:rsidP="008629C8">
      <w:pPr>
        <w:pStyle w:val="Textesansinterligne"/>
      </w:pPr>
    </w:p>
    <w:p w:rsidR="008629C8" w:rsidRDefault="008629C8" w:rsidP="008629C8">
      <w:pPr>
        <w:pStyle w:val="Titredocument"/>
        <w:spacing w:before="0"/>
        <w:jc w:val="center"/>
      </w:pPr>
      <w:r>
        <w:t>Fiche d’activité</w:t>
      </w:r>
    </w:p>
    <w:p w:rsidR="008629C8" w:rsidRDefault="008629C8" w:rsidP="008629C8">
      <w:pPr>
        <w:pStyle w:val="Textesansinterligne"/>
      </w:pPr>
    </w:p>
    <w:tbl>
      <w:tblPr>
        <w:tblW w:w="10918" w:type="dxa"/>
        <w:tblInd w:w="108" w:type="dxa"/>
        <w:tblLayout w:type="fixed"/>
        <w:tblLook w:val="0000"/>
      </w:tblPr>
      <w:tblGrid>
        <w:gridCol w:w="1701"/>
        <w:gridCol w:w="1967"/>
        <w:gridCol w:w="2711"/>
        <w:gridCol w:w="2268"/>
        <w:gridCol w:w="851"/>
        <w:gridCol w:w="1420"/>
      </w:tblGrid>
      <w:tr w:rsidR="008629C8" w:rsidRPr="00F46912" w:rsidTr="009F3CFC">
        <w:trPr>
          <w:trHeight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Nom de l’activité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Date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Moment de la journée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/heure</w:t>
            </w:r>
            <w:r w:rsidRPr="00F4691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Durée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Lieu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Thème de la journée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45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Objectifs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159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Lancement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105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Déroulement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règles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108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Final, fête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71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Evaluation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112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Matériel nécessaire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b. d’animateurs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8629C8">
        <w:trPr>
          <w:trHeight w:val="64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Répartition des tâches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8629C8">
        <w:trPr>
          <w:trHeight w:val="94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Auteur de la fiche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9C8" w:rsidRPr="00F46912" w:rsidTr="009F3CFC">
        <w:trPr>
          <w:trHeight w:val="126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46912">
              <w:rPr>
                <w:rFonts w:ascii="Calibri" w:hAnsi="Calibri" w:cs="Calibri"/>
                <w:b/>
                <w:sz w:val="20"/>
                <w:szCs w:val="20"/>
              </w:rPr>
              <w:t>Remarques</w:t>
            </w:r>
          </w:p>
        </w:tc>
        <w:tc>
          <w:tcPr>
            <w:tcW w:w="9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9C8" w:rsidRPr="00F46912" w:rsidRDefault="008629C8" w:rsidP="009F3CFC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629C8" w:rsidRDefault="008629C8" w:rsidP="008629C8">
      <w:pPr>
        <w:pStyle w:val="Textesansinterligne"/>
      </w:pPr>
    </w:p>
    <w:sectPr w:rsidR="008629C8" w:rsidSect="003E0A7A"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567" w:right="765" w:bottom="567" w:left="567" w:header="567" w:footer="1395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246" w:rsidRDefault="00061246">
      <w:r>
        <w:separator/>
      </w:r>
    </w:p>
    <w:p w:rsidR="00061246" w:rsidRDefault="00061246"/>
  </w:endnote>
  <w:endnote w:type="continuationSeparator" w:id="1">
    <w:p w:rsidR="00061246" w:rsidRDefault="00061246">
      <w:r>
        <w:continuationSeparator/>
      </w:r>
    </w:p>
    <w:p w:rsidR="00061246" w:rsidRDefault="0006124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246" w:rsidRPr="00DC0FB7" w:rsidRDefault="00522898" w:rsidP="00DC0FB7">
    <w:pPr>
      <w:pStyle w:val="Pieddepage"/>
      <w:framePr w:w="278" w:hSpace="170" w:wrap="around" w:vAnchor="page" w:hAnchor="page" w:x="10502" w:y="15418"/>
      <w:jc w:val="center"/>
      <w:rPr>
        <w:rStyle w:val="Numrodepage"/>
      </w:rPr>
    </w:pPr>
    <w:r w:rsidRPr="00DC0FB7">
      <w:rPr>
        <w:rStyle w:val="Numrodepage"/>
        <w:rFonts w:ascii="Arial" w:hAnsi="Arial"/>
        <w:b/>
        <w:color w:val="FFFFFF" w:themeColor="background1"/>
        <w:sz w:val="18"/>
      </w:rPr>
      <w:fldChar w:fldCharType="begin"/>
    </w:r>
    <w:r w:rsidR="00061246" w:rsidRPr="00DC0FB7">
      <w:rPr>
        <w:rStyle w:val="Numrodepage"/>
        <w:rFonts w:ascii="Arial" w:hAnsi="Arial"/>
        <w:b/>
        <w:color w:val="FFFFFF" w:themeColor="background1"/>
        <w:sz w:val="18"/>
      </w:rPr>
      <w:instrText xml:space="preserve">PAGE  </w:instrText>
    </w:r>
    <w:r w:rsidRPr="00DC0FB7">
      <w:rPr>
        <w:rStyle w:val="Numrodepage"/>
        <w:rFonts w:ascii="Arial" w:hAnsi="Arial"/>
        <w:b/>
        <w:color w:val="FFFFFF" w:themeColor="background1"/>
        <w:sz w:val="18"/>
      </w:rPr>
      <w:fldChar w:fldCharType="separate"/>
    </w:r>
    <w:r w:rsidR="00061246">
      <w:rPr>
        <w:rStyle w:val="Numrodepage"/>
        <w:rFonts w:ascii="Arial" w:hAnsi="Arial"/>
        <w:b/>
        <w:noProof/>
        <w:color w:val="FFFFFF" w:themeColor="background1"/>
        <w:sz w:val="18"/>
      </w:rPr>
      <w:t>1</w:t>
    </w:r>
    <w:r w:rsidRPr="00DC0FB7">
      <w:rPr>
        <w:rStyle w:val="Numrodepage"/>
        <w:rFonts w:ascii="Arial" w:hAnsi="Arial"/>
        <w:b/>
        <w:color w:val="FFFFFF" w:themeColor="background1"/>
        <w:sz w:val="18"/>
      </w:rPr>
      <w:fldChar w:fldCharType="end"/>
    </w:r>
  </w:p>
  <w:p w:rsidR="00061246" w:rsidRDefault="00061246" w:rsidP="00E65160">
    <w:pPr>
      <w:pStyle w:val="Pieddepage"/>
      <w:ind w:right="360" w:firstLine="360"/>
    </w:pPr>
    <w:r w:rsidRPr="00DC0FB7">
      <w:rPr>
        <w:noProof/>
        <w:lang w:eastAsia="fr-F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-908262</wp:posOffset>
          </wp:positionH>
          <wp:positionV relativeFrom="page">
            <wp:posOffset>9730529</wp:posOffset>
          </wp:positionV>
          <wp:extent cx="7543800" cy="999066"/>
          <wp:effectExtent l="25400" t="0" r="0" b="0"/>
          <wp:wrapNone/>
          <wp:docPr id="2" name="Image 2" descr="footer_instit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instit_0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9990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61246" w:rsidRDefault="0006124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246" w:rsidRPr="006916FF" w:rsidRDefault="00522898" w:rsidP="00061246">
    <w:pPr>
      <w:pStyle w:val="Pieddepage"/>
      <w:framePr w:w="252" w:hSpace="170" w:wrap="notBeside" w:vAnchor="page" w:hAnchor="page" w:x="10456" w:y="15350"/>
      <w:jc w:val="center"/>
      <w:rPr>
        <w:rStyle w:val="Numrodepage"/>
      </w:rPr>
    </w:pPr>
    <w:r w:rsidRPr="006916FF">
      <w:rPr>
        <w:rStyle w:val="Numrodepage"/>
        <w:rFonts w:ascii="Arial" w:hAnsi="Arial"/>
        <w:b/>
        <w:color w:val="FFFFFF" w:themeColor="background1"/>
        <w:sz w:val="18"/>
      </w:rPr>
      <w:fldChar w:fldCharType="begin"/>
    </w:r>
    <w:r w:rsidR="00061246" w:rsidRPr="006916FF">
      <w:rPr>
        <w:rStyle w:val="Numrodepage"/>
        <w:rFonts w:ascii="Arial" w:hAnsi="Arial"/>
        <w:b/>
        <w:color w:val="FFFFFF" w:themeColor="background1"/>
        <w:sz w:val="18"/>
      </w:rPr>
      <w:instrText xml:space="preserve">PAGE  </w:instrText>
    </w:r>
    <w:r w:rsidRPr="006916FF">
      <w:rPr>
        <w:rStyle w:val="Numrodepage"/>
        <w:rFonts w:ascii="Arial" w:hAnsi="Arial"/>
        <w:b/>
        <w:color w:val="FFFFFF" w:themeColor="background1"/>
        <w:sz w:val="18"/>
      </w:rPr>
      <w:fldChar w:fldCharType="separate"/>
    </w:r>
    <w:r w:rsidR="008629C8">
      <w:rPr>
        <w:rStyle w:val="Numrodepage"/>
        <w:rFonts w:ascii="Arial" w:hAnsi="Arial"/>
        <w:b/>
        <w:noProof/>
        <w:color w:val="FFFFFF" w:themeColor="background1"/>
        <w:sz w:val="18"/>
      </w:rPr>
      <w:t>2</w:t>
    </w:r>
    <w:r w:rsidRPr="006916FF">
      <w:rPr>
        <w:rStyle w:val="Numrodepage"/>
        <w:rFonts w:ascii="Arial" w:hAnsi="Arial"/>
        <w:b/>
        <w:color w:val="FFFFFF" w:themeColor="background1"/>
        <w:sz w:val="18"/>
      </w:rPr>
      <w:fldChar w:fldCharType="end"/>
    </w:r>
  </w:p>
  <w:p w:rsidR="00061246" w:rsidRDefault="00061246" w:rsidP="002A3287">
    <w:pPr>
      <w:pStyle w:val="Pieddepage"/>
      <w:ind w:right="360"/>
    </w:pPr>
    <w:r>
      <w:rPr>
        <w:noProof/>
        <w:lang w:eastAsia="fr-F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9685655</wp:posOffset>
          </wp:positionV>
          <wp:extent cx="7501664" cy="999067"/>
          <wp:effectExtent l="19050" t="0" r="4036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instit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1664" cy="9990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246" w:rsidRPr="006916FF" w:rsidRDefault="00522898" w:rsidP="009D3AFF">
    <w:pPr>
      <w:pStyle w:val="Pieddepage"/>
      <w:framePr w:w="363" w:hSpace="170" w:wrap="notBeside" w:vAnchor="page" w:hAnchor="page" w:x="10456" w:y="15338"/>
      <w:jc w:val="center"/>
      <w:rPr>
        <w:rStyle w:val="Numrodepage"/>
      </w:rPr>
    </w:pPr>
    <w:r w:rsidRPr="006916FF">
      <w:rPr>
        <w:rStyle w:val="Numrodepage"/>
        <w:rFonts w:ascii="Arial" w:hAnsi="Arial"/>
        <w:b/>
        <w:color w:val="FFFFFF" w:themeColor="background1"/>
        <w:sz w:val="18"/>
      </w:rPr>
      <w:fldChar w:fldCharType="begin"/>
    </w:r>
    <w:r w:rsidR="00061246" w:rsidRPr="006916FF">
      <w:rPr>
        <w:rStyle w:val="Numrodepage"/>
        <w:rFonts w:ascii="Arial" w:hAnsi="Arial"/>
        <w:b/>
        <w:color w:val="FFFFFF" w:themeColor="background1"/>
        <w:sz w:val="18"/>
      </w:rPr>
      <w:instrText xml:space="preserve">PAGE  </w:instrText>
    </w:r>
    <w:r w:rsidRPr="006916FF">
      <w:rPr>
        <w:rStyle w:val="Numrodepage"/>
        <w:rFonts w:ascii="Arial" w:hAnsi="Arial"/>
        <w:b/>
        <w:color w:val="FFFFFF" w:themeColor="background1"/>
        <w:sz w:val="18"/>
      </w:rPr>
      <w:fldChar w:fldCharType="separate"/>
    </w:r>
    <w:r w:rsidR="008629C8">
      <w:rPr>
        <w:rStyle w:val="Numrodepage"/>
        <w:rFonts w:ascii="Arial" w:hAnsi="Arial"/>
        <w:b/>
        <w:noProof/>
        <w:color w:val="FFFFFF" w:themeColor="background1"/>
        <w:sz w:val="18"/>
      </w:rPr>
      <w:t>1</w:t>
    </w:r>
    <w:r w:rsidRPr="006916FF">
      <w:rPr>
        <w:rStyle w:val="Numrodepage"/>
        <w:rFonts w:ascii="Arial" w:hAnsi="Arial"/>
        <w:b/>
        <w:color w:val="FFFFFF" w:themeColor="background1"/>
        <w:sz w:val="18"/>
      </w:rPr>
      <w:fldChar w:fldCharType="end"/>
    </w:r>
  </w:p>
  <w:p w:rsidR="00061246" w:rsidRDefault="00061246" w:rsidP="00E51571">
    <w:pPr>
      <w:pStyle w:val="Pieddepage"/>
      <w:ind w:right="360"/>
    </w:pPr>
    <w:r>
      <w:rPr>
        <w:noProof/>
        <w:lang w:eastAsia="fr-FR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9685655</wp:posOffset>
          </wp:positionV>
          <wp:extent cx="7501664" cy="999067"/>
          <wp:effectExtent l="19050" t="0" r="4036" b="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instit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1664" cy="9990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246" w:rsidRDefault="00061246">
      <w:r>
        <w:separator/>
      </w:r>
    </w:p>
    <w:p w:rsidR="00061246" w:rsidRDefault="00061246"/>
  </w:footnote>
  <w:footnote w:type="continuationSeparator" w:id="1">
    <w:p w:rsidR="00061246" w:rsidRDefault="00061246">
      <w:r>
        <w:continuationSeparator/>
      </w:r>
    </w:p>
    <w:p w:rsidR="00061246" w:rsidRDefault="0006124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246" w:rsidRPr="0065224F" w:rsidRDefault="00061246" w:rsidP="006479C5">
    <w:pPr>
      <w:rPr>
        <w:rFonts w:ascii="Arial" w:hAnsi="Arial" w:cs="Arial"/>
      </w:rPr>
    </w:pPr>
    <w:r>
      <w:rPr>
        <w:rFonts w:ascii="Arial" w:hAnsi="Arial" w:cs="Arial"/>
        <w:noProof/>
        <w:lang w:eastAsia="fr-FR"/>
      </w:rPr>
      <w:drawing>
        <wp:inline distT="0" distB="0" distL="0" distR="0">
          <wp:extent cx="2097244" cy="934416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Strat et axes de com\Cohérence graphique\Masques type\180914\SGDF_logo_blanc fond ve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97244" cy="9344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220A"/>
    <w:multiLevelType w:val="hybridMultilevel"/>
    <w:tmpl w:val="199AA8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33E12"/>
    <w:multiLevelType w:val="multilevel"/>
    <w:tmpl w:val="CA9C377E"/>
    <w:styleLink w:val="Puces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F1C4B"/>
    <w:multiLevelType w:val="hybridMultilevel"/>
    <w:tmpl w:val="CBDC6580"/>
    <w:lvl w:ilvl="0" w:tplc="60B09A78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999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325143"/>
    <w:multiLevelType w:val="hybridMultilevel"/>
    <w:tmpl w:val="DFFC7A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2CFDF8">
      <w:start w:val="1"/>
      <w:numFmt w:val="bullet"/>
      <w:pStyle w:val="PucesN2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1B44E8"/>
    <w:multiLevelType w:val="hybridMultilevel"/>
    <w:tmpl w:val="CA9C377E"/>
    <w:lvl w:ilvl="0" w:tplc="187CA3EA">
      <w:start w:val="1"/>
      <w:numFmt w:val="bullet"/>
      <w:pStyle w:val="PucesN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removePersonalInformation/>
  <w:removeDateAndTime/>
  <w:embedSystemFonts/>
  <w:proofState w:spelling="clean" w:grammar="clean"/>
  <w:attachedTemplate r:id="rId1"/>
  <w:defaultTabStop w:val="708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6147"/>
  </w:hdrShapeDefaults>
  <w:footnotePr>
    <w:footnote w:id="0"/>
    <w:footnote w:id="1"/>
  </w:footnotePr>
  <w:endnotePr>
    <w:endnote w:id="0"/>
    <w:endnote w:id="1"/>
  </w:endnotePr>
  <w:compat/>
  <w:rsids>
    <w:rsidRoot w:val="003E0A7A"/>
    <w:rsid w:val="00004C9C"/>
    <w:rsid w:val="00011F73"/>
    <w:rsid w:val="00045A85"/>
    <w:rsid w:val="00061246"/>
    <w:rsid w:val="00073123"/>
    <w:rsid w:val="000746A8"/>
    <w:rsid w:val="000820CA"/>
    <w:rsid w:val="00083AF6"/>
    <w:rsid w:val="000C38A9"/>
    <w:rsid w:val="000D548E"/>
    <w:rsid w:val="000F19BF"/>
    <w:rsid w:val="00120480"/>
    <w:rsid w:val="00152F8B"/>
    <w:rsid w:val="001552EB"/>
    <w:rsid w:val="00166CF5"/>
    <w:rsid w:val="001842B4"/>
    <w:rsid w:val="00186303"/>
    <w:rsid w:val="001C127A"/>
    <w:rsid w:val="00212DD9"/>
    <w:rsid w:val="00255A35"/>
    <w:rsid w:val="00266E7B"/>
    <w:rsid w:val="0029528C"/>
    <w:rsid w:val="002A3287"/>
    <w:rsid w:val="002B300F"/>
    <w:rsid w:val="002B4B47"/>
    <w:rsid w:val="002E0752"/>
    <w:rsid w:val="00322B9A"/>
    <w:rsid w:val="003513C4"/>
    <w:rsid w:val="00377300"/>
    <w:rsid w:val="003A5C2E"/>
    <w:rsid w:val="003B69E9"/>
    <w:rsid w:val="003D4F50"/>
    <w:rsid w:val="003E0A7A"/>
    <w:rsid w:val="004165B9"/>
    <w:rsid w:val="00432117"/>
    <w:rsid w:val="00492AAD"/>
    <w:rsid w:val="004A1F7A"/>
    <w:rsid w:val="004D32C1"/>
    <w:rsid w:val="004E41F1"/>
    <w:rsid w:val="00522898"/>
    <w:rsid w:val="005352ED"/>
    <w:rsid w:val="00544D47"/>
    <w:rsid w:val="00570849"/>
    <w:rsid w:val="00586C9A"/>
    <w:rsid w:val="00593319"/>
    <w:rsid w:val="005B3259"/>
    <w:rsid w:val="005D3313"/>
    <w:rsid w:val="005E5233"/>
    <w:rsid w:val="00611F10"/>
    <w:rsid w:val="006248DE"/>
    <w:rsid w:val="00633C38"/>
    <w:rsid w:val="00644279"/>
    <w:rsid w:val="006479C5"/>
    <w:rsid w:val="0065224F"/>
    <w:rsid w:val="00673C0D"/>
    <w:rsid w:val="00681790"/>
    <w:rsid w:val="00685E10"/>
    <w:rsid w:val="006916FF"/>
    <w:rsid w:val="00696507"/>
    <w:rsid w:val="00697B69"/>
    <w:rsid w:val="006B690E"/>
    <w:rsid w:val="006D3235"/>
    <w:rsid w:val="006E4249"/>
    <w:rsid w:val="007222E5"/>
    <w:rsid w:val="007356A9"/>
    <w:rsid w:val="007568D2"/>
    <w:rsid w:val="007634D7"/>
    <w:rsid w:val="00766A64"/>
    <w:rsid w:val="00771520"/>
    <w:rsid w:val="00771C1A"/>
    <w:rsid w:val="007875E2"/>
    <w:rsid w:val="007A0630"/>
    <w:rsid w:val="007C724F"/>
    <w:rsid w:val="008025B7"/>
    <w:rsid w:val="00814C76"/>
    <w:rsid w:val="008465CB"/>
    <w:rsid w:val="008629C8"/>
    <w:rsid w:val="00871007"/>
    <w:rsid w:val="00876D12"/>
    <w:rsid w:val="00890514"/>
    <w:rsid w:val="008971FA"/>
    <w:rsid w:val="008A03D3"/>
    <w:rsid w:val="008C1667"/>
    <w:rsid w:val="008C3F28"/>
    <w:rsid w:val="008C6D5B"/>
    <w:rsid w:val="008F4C08"/>
    <w:rsid w:val="0090578B"/>
    <w:rsid w:val="00917813"/>
    <w:rsid w:val="00920162"/>
    <w:rsid w:val="00966E67"/>
    <w:rsid w:val="009901D5"/>
    <w:rsid w:val="009C7457"/>
    <w:rsid w:val="009D3AFF"/>
    <w:rsid w:val="00A04910"/>
    <w:rsid w:val="00A13BA0"/>
    <w:rsid w:val="00A16A9A"/>
    <w:rsid w:val="00A81222"/>
    <w:rsid w:val="00A87028"/>
    <w:rsid w:val="00AA3685"/>
    <w:rsid w:val="00AB499C"/>
    <w:rsid w:val="00BB276D"/>
    <w:rsid w:val="00BC0478"/>
    <w:rsid w:val="00BC6E6B"/>
    <w:rsid w:val="00BD1866"/>
    <w:rsid w:val="00C10066"/>
    <w:rsid w:val="00C103BE"/>
    <w:rsid w:val="00C4568A"/>
    <w:rsid w:val="00C64C65"/>
    <w:rsid w:val="00C6625E"/>
    <w:rsid w:val="00C75AB6"/>
    <w:rsid w:val="00C81E81"/>
    <w:rsid w:val="00CA7930"/>
    <w:rsid w:val="00CD6108"/>
    <w:rsid w:val="00CE4EFD"/>
    <w:rsid w:val="00D23A42"/>
    <w:rsid w:val="00D26466"/>
    <w:rsid w:val="00D322FE"/>
    <w:rsid w:val="00D54849"/>
    <w:rsid w:val="00D7687C"/>
    <w:rsid w:val="00DA6AD4"/>
    <w:rsid w:val="00DC0FB7"/>
    <w:rsid w:val="00DD3C92"/>
    <w:rsid w:val="00DF7881"/>
    <w:rsid w:val="00E02CBD"/>
    <w:rsid w:val="00E10789"/>
    <w:rsid w:val="00E51571"/>
    <w:rsid w:val="00E65160"/>
    <w:rsid w:val="00E93469"/>
    <w:rsid w:val="00E94613"/>
    <w:rsid w:val="00EC540D"/>
    <w:rsid w:val="00ED1BD1"/>
    <w:rsid w:val="00ED3134"/>
    <w:rsid w:val="00EF51BA"/>
    <w:rsid w:val="00F10FA3"/>
    <w:rsid w:val="00F20938"/>
    <w:rsid w:val="00F311F6"/>
    <w:rsid w:val="00F530F0"/>
    <w:rsid w:val="00FB5C0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0" w:defSemiHidden="0" w:defUnhideWhenUsed="0" w:defQFormat="0" w:count="267">
    <w:lsdException w:name="header" w:uiPriority="99"/>
    <w:lsdException w:name="Hyperlink" w:uiPriority="99"/>
    <w:lsdException w:name="List Paragraph" w:uiPriority="34" w:qFormat="1"/>
  </w:latentStyles>
  <w:style w:type="paragraph" w:default="1" w:styleId="Normal">
    <w:name w:val="Normal"/>
    <w:rsid w:val="001242F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EC540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C540D"/>
  </w:style>
  <w:style w:type="paragraph" w:styleId="Pieddepage">
    <w:name w:val="footer"/>
    <w:basedOn w:val="Normal"/>
    <w:link w:val="PieddepageCar"/>
    <w:rsid w:val="00EC540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C540D"/>
  </w:style>
  <w:style w:type="table" w:customStyle="1" w:styleId="Trameclaire-Accent11">
    <w:name w:val="Trame claire - Accent 11"/>
    <w:basedOn w:val="TableauNormal"/>
    <w:uiPriority w:val="60"/>
    <w:rsid w:val="00EC540D"/>
    <w:rPr>
      <w:rFonts w:eastAsiaTheme="minorEastAsia"/>
      <w:color w:val="365F91" w:themeColor="accent1" w:themeShade="BF"/>
      <w:sz w:val="22"/>
      <w:szCs w:val="22"/>
      <w:lang w:eastAsia="fr-FR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Numrodepage">
    <w:name w:val="page number"/>
    <w:basedOn w:val="Policepardfaut"/>
    <w:rsid w:val="00E65160"/>
  </w:style>
  <w:style w:type="paragraph" w:styleId="Paragraphedeliste">
    <w:name w:val="List Paragraph"/>
    <w:basedOn w:val="Normal"/>
    <w:link w:val="ParagraphedelisteCar"/>
    <w:uiPriority w:val="34"/>
    <w:qFormat/>
    <w:rsid w:val="004165B9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65224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5224F"/>
    <w:rPr>
      <w:rFonts w:ascii="Tahoma" w:hAnsi="Tahoma" w:cs="Tahoma"/>
      <w:sz w:val="16"/>
      <w:szCs w:val="16"/>
    </w:rPr>
  </w:style>
  <w:style w:type="paragraph" w:customStyle="1" w:styleId="Titredocument">
    <w:name w:val="Titre document"/>
    <w:link w:val="TitredocumentCar"/>
    <w:qFormat/>
    <w:rsid w:val="003E0A7A"/>
    <w:pPr>
      <w:spacing w:before="480"/>
    </w:pPr>
    <w:rPr>
      <w:rFonts w:ascii="Arial" w:hAnsi="Arial" w:cs="Arial"/>
      <w:b/>
      <w:color w:val="009999"/>
      <w:sz w:val="48"/>
    </w:rPr>
  </w:style>
  <w:style w:type="paragraph" w:customStyle="1" w:styleId="Datedocument">
    <w:name w:val="Date document"/>
    <w:link w:val="DatedocumentCar"/>
    <w:qFormat/>
    <w:rsid w:val="00871007"/>
    <w:rPr>
      <w:rFonts w:ascii="Arial" w:hAnsi="Arial" w:cs="Arial"/>
      <w:color w:val="009999"/>
      <w:sz w:val="28"/>
    </w:rPr>
  </w:style>
  <w:style w:type="character" w:customStyle="1" w:styleId="TitredocumentCar">
    <w:name w:val="Titre document Car"/>
    <w:basedOn w:val="Policepardfaut"/>
    <w:link w:val="Titredocument"/>
    <w:rsid w:val="003E0A7A"/>
    <w:rPr>
      <w:rFonts w:ascii="Arial" w:hAnsi="Arial" w:cs="Arial"/>
      <w:b/>
      <w:color w:val="009999"/>
      <w:sz w:val="48"/>
    </w:rPr>
  </w:style>
  <w:style w:type="paragraph" w:customStyle="1" w:styleId="Partie">
    <w:name w:val="Partie"/>
    <w:next w:val="Sous-partie"/>
    <w:link w:val="PartieCar"/>
    <w:qFormat/>
    <w:rsid w:val="00AA3685"/>
    <w:pPr>
      <w:spacing w:before="240" w:after="240"/>
      <w:outlineLvl w:val="0"/>
    </w:pPr>
    <w:rPr>
      <w:rFonts w:ascii="Arial" w:hAnsi="Arial" w:cs="Arial"/>
      <w:b/>
      <w:color w:val="009999"/>
      <w:sz w:val="32"/>
      <w:szCs w:val="22"/>
    </w:rPr>
  </w:style>
  <w:style w:type="character" w:customStyle="1" w:styleId="DatedocumentCar">
    <w:name w:val="Date document Car"/>
    <w:basedOn w:val="Policepardfaut"/>
    <w:link w:val="Datedocument"/>
    <w:rsid w:val="00871007"/>
    <w:rPr>
      <w:rFonts w:ascii="Arial" w:hAnsi="Arial" w:cs="Arial"/>
      <w:color w:val="009999"/>
      <w:sz w:val="28"/>
    </w:rPr>
  </w:style>
  <w:style w:type="paragraph" w:customStyle="1" w:styleId="Sous-partie">
    <w:name w:val="Sous-partie"/>
    <w:next w:val="Sous-sous-partie"/>
    <w:link w:val="Sous-partieCar"/>
    <w:qFormat/>
    <w:rsid w:val="00AA3685"/>
    <w:pPr>
      <w:spacing w:before="120" w:after="120"/>
      <w:outlineLvl w:val="1"/>
    </w:pPr>
    <w:rPr>
      <w:rFonts w:ascii="Arial" w:hAnsi="Arial" w:cs="Arial"/>
      <w:b/>
      <w:color w:val="009999"/>
      <w:sz w:val="28"/>
      <w:szCs w:val="28"/>
    </w:rPr>
  </w:style>
  <w:style w:type="character" w:customStyle="1" w:styleId="PartieCar">
    <w:name w:val="Partie Car"/>
    <w:basedOn w:val="Policepardfaut"/>
    <w:link w:val="Partie"/>
    <w:rsid w:val="00AA3685"/>
    <w:rPr>
      <w:rFonts w:ascii="Arial" w:hAnsi="Arial" w:cs="Arial"/>
      <w:b/>
      <w:color w:val="009999"/>
      <w:sz w:val="32"/>
      <w:szCs w:val="22"/>
    </w:rPr>
  </w:style>
  <w:style w:type="paragraph" w:customStyle="1" w:styleId="Sous-sous-partie">
    <w:name w:val="Sous-sous-partie"/>
    <w:next w:val="Texte"/>
    <w:link w:val="Sous-sous-partieCar"/>
    <w:qFormat/>
    <w:rsid w:val="00644279"/>
    <w:pPr>
      <w:outlineLvl w:val="2"/>
    </w:pPr>
    <w:rPr>
      <w:rFonts w:ascii="Arial" w:hAnsi="Arial" w:cs="Arial"/>
      <w:b/>
      <w:szCs w:val="28"/>
    </w:rPr>
  </w:style>
  <w:style w:type="character" w:customStyle="1" w:styleId="Sous-partieCar">
    <w:name w:val="Sous-partie Car"/>
    <w:basedOn w:val="Policepardfaut"/>
    <w:link w:val="Sous-partie"/>
    <w:rsid w:val="00AA3685"/>
    <w:rPr>
      <w:rFonts w:ascii="Arial" w:hAnsi="Arial" w:cs="Arial"/>
      <w:b/>
      <w:color w:val="009999"/>
      <w:sz w:val="28"/>
      <w:szCs w:val="28"/>
    </w:rPr>
  </w:style>
  <w:style w:type="paragraph" w:customStyle="1" w:styleId="Texte">
    <w:name w:val="Texte"/>
    <w:link w:val="TexteCar"/>
    <w:qFormat/>
    <w:rsid w:val="00871007"/>
    <w:pPr>
      <w:spacing w:after="240"/>
      <w:jc w:val="both"/>
    </w:pPr>
    <w:rPr>
      <w:rFonts w:ascii="Arial" w:hAnsi="Arial" w:cs="Arial"/>
      <w:sz w:val="20"/>
      <w:szCs w:val="22"/>
    </w:rPr>
  </w:style>
  <w:style w:type="character" w:customStyle="1" w:styleId="Sous-sous-partieCar">
    <w:name w:val="Sous-sous-partie Car"/>
    <w:basedOn w:val="Policepardfaut"/>
    <w:link w:val="Sous-sous-partie"/>
    <w:rsid w:val="00644279"/>
    <w:rPr>
      <w:rFonts w:ascii="Arial" w:hAnsi="Arial" w:cs="Arial"/>
      <w:b/>
      <w:szCs w:val="28"/>
    </w:rPr>
  </w:style>
  <w:style w:type="character" w:customStyle="1" w:styleId="TexteCar">
    <w:name w:val="Texte Car"/>
    <w:basedOn w:val="Policepardfaut"/>
    <w:link w:val="Texte"/>
    <w:rsid w:val="00871007"/>
    <w:rPr>
      <w:rFonts w:ascii="Arial" w:hAnsi="Arial" w:cs="Arial"/>
      <w:sz w:val="20"/>
      <w:szCs w:val="22"/>
    </w:rPr>
  </w:style>
  <w:style w:type="paragraph" w:customStyle="1" w:styleId="PucesN1">
    <w:name w:val="Puces N1"/>
    <w:link w:val="PucesN1Car"/>
    <w:rsid w:val="00A81222"/>
    <w:pPr>
      <w:numPr>
        <w:numId w:val="1"/>
      </w:numPr>
      <w:spacing w:before="120"/>
      <w:ind w:left="714" w:hanging="357"/>
      <w:contextualSpacing/>
      <w:jc w:val="both"/>
    </w:pPr>
    <w:rPr>
      <w:rFonts w:ascii="Arial" w:hAnsi="Arial" w:cs="Arial"/>
      <w:sz w:val="20"/>
      <w:szCs w:val="22"/>
    </w:rPr>
  </w:style>
  <w:style w:type="paragraph" w:customStyle="1" w:styleId="Service">
    <w:name w:val="Service"/>
    <w:basedOn w:val="Normal"/>
    <w:link w:val="ServiceCar"/>
    <w:rsid w:val="00255A35"/>
    <w:rPr>
      <w:rFonts w:ascii="Arial" w:hAnsi="Arial" w:cs="Arial"/>
      <w:b/>
      <w:caps/>
      <w:color w:val="009999"/>
      <w:sz w:val="40"/>
    </w:rPr>
  </w:style>
  <w:style w:type="character" w:customStyle="1" w:styleId="ParagraphedelisteCar">
    <w:name w:val="Paragraphe de liste Car"/>
    <w:basedOn w:val="Policepardfaut"/>
    <w:link w:val="Paragraphedeliste"/>
    <w:rsid w:val="00212DD9"/>
  </w:style>
  <w:style w:type="character" w:customStyle="1" w:styleId="PucesN1Car">
    <w:name w:val="Puces N1 Car"/>
    <w:basedOn w:val="ParagraphedelisteCar"/>
    <w:link w:val="PucesN1"/>
    <w:rsid w:val="00A81222"/>
    <w:rPr>
      <w:rFonts w:ascii="Arial" w:hAnsi="Arial" w:cs="Arial"/>
      <w:sz w:val="20"/>
      <w:szCs w:val="22"/>
    </w:rPr>
  </w:style>
  <w:style w:type="paragraph" w:customStyle="1" w:styleId="PucesN2">
    <w:name w:val="Puces N2"/>
    <w:basedOn w:val="Paragraphedeliste"/>
    <w:link w:val="PucesN2Car"/>
    <w:rsid w:val="00ED3134"/>
    <w:pPr>
      <w:numPr>
        <w:ilvl w:val="1"/>
        <w:numId w:val="2"/>
      </w:numPr>
      <w:jc w:val="both"/>
    </w:pPr>
    <w:rPr>
      <w:rFonts w:ascii="Arial" w:hAnsi="Arial" w:cs="Arial"/>
      <w:sz w:val="20"/>
      <w:szCs w:val="22"/>
    </w:rPr>
  </w:style>
  <w:style w:type="character" w:customStyle="1" w:styleId="ServiceCar">
    <w:name w:val="Service Car"/>
    <w:basedOn w:val="Policepardfaut"/>
    <w:link w:val="Service"/>
    <w:rsid w:val="00255A35"/>
    <w:rPr>
      <w:rFonts w:ascii="Arial" w:hAnsi="Arial" w:cs="Arial"/>
      <w:b/>
      <w:caps/>
      <w:color w:val="009999"/>
      <w:sz w:val="40"/>
    </w:rPr>
  </w:style>
  <w:style w:type="numbering" w:customStyle="1" w:styleId="Puces">
    <w:name w:val="Puces"/>
    <w:uiPriority w:val="99"/>
    <w:rsid w:val="00A81222"/>
    <w:pPr>
      <w:numPr>
        <w:numId w:val="3"/>
      </w:numPr>
    </w:pPr>
  </w:style>
  <w:style w:type="character" w:customStyle="1" w:styleId="PucesN2Car">
    <w:name w:val="Puces N2 Car"/>
    <w:basedOn w:val="ParagraphedelisteCar"/>
    <w:link w:val="PucesN2"/>
    <w:rsid w:val="00ED3134"/>
    <w:rPr>
      <w:rFonts w:ascii="Arial" w:hAnsi="Arial" w:cs="Arial"/>
      <w:sz w:val="20"/>
      <w:szCs w:val="22"/>
    </w:rPr>
  </w:style>
  <w:style w:type="paragraph" w:customStyle="1" w:styleId="Textesansinterligne">
    <w:name w:val="Texte sans interligne"/>
    <w:basedOn w:val="Texte"/>
    <w:link w:val="TextesansinterligneCar"/>
    <w:qFormat/>
    <w:rsid w:val="00876D12"/>
    <w:pPr>
      <w:spacing w:after="0"/>
    </w:pPr>
  </w:style>
  <w:style w:type="paragraph" w:customStyle="1" w:styleId="Encadr">
    <w:name w:val="Encadré"/>
    <w:basedOn w:val="Normal"/>
    <w:next w:val="Texte"/>
    <w:link w:val="EncadrCar"/>
    <w:qFormat/>
    <w:rsid w:val="00011F73"/>
    <w:pPr>
      <w:pBdr>
        <w:top w:val="single" w:sz="8" w:space="4" w:color="009999"/>
        <w:left w:val="single" w:sz="8" w:space="4" w:color="009999"/>
        <w:bottom w:val="single" w:sz="8" w:space="4" w:color="009999"/>
        <w:right w:val="single" w:sz="8" w:space="4" w:color="009999"/>
      </w:pBdr>
      <w:jc w:val="both"/>
    </w:pPr>
    <w:rPr>
      <w:rFonts w:ascii="Arial" w:hAnsi="Arial" w:cs="Arial"/>
      <w:sz w:val="20"/>
    </w:rPr>
  </w:style>
  <w:style w:type="character" w:customStyle="1" w:styleId="TextesansinterligneCar">
    <w:name w:val="Texte sans interligne Car"/>
    <w:basedOn w:val="TexteCar"/>
    <w:link w:val="Textesansinterligne"/>
    <w:rsid w:val="00876D12"/>
    <w:rPr>
      <w:rFonts w:ascii="Arial" w:hAnsi="Arial" w:cs="Arial"/>
      <w:sz w:val="20"/>
      <w:szCs w:val="22"/>
    </w:rPr>
  </w:style>
  <w:style w:type="paragraph" w:customStyle="1" w:styleId="Style1">
    <w:name w:val="Style1"/>
    <w:basedOn w:val="Texte"/>
    <w:link w:val="Style1Car"/>
    <w:rsid w:val="00011F73"/>
  </w:style>
  <w:style w:type="character" w:customStyle="1" w:styleId="EncadrCar">
    <w:name w:val="Encadré Car"/>
    <w:basedOn w:val="Policepardfaut"/>
    <w:link w:val="Encadr"/>
    <w:rsid w:val="00011F73"/>
    <w:rPr>
      <w:rFonts w:ascii="Arial" w:hAnsi="Arial" w:cs="Arial"/>
      <w:sz w:val="20"/>
    </w:rPr>
  </w:style>
  <w:style w:type="paragraph" w:customStyle="1" w:styleId="Lgendephoto">
    <w:name w:val="Légende photo"/>
    <w:basedOn w:val="Texte"/>
    <w:next w:val="Texte"/>
    <w:link w:val="LgendephotoCar"/>
    <w:qFormat/>
    <w:rsid w:val="000C38A9"/>
    <w:rPr>
      <w:i/>
    </w:rPr>
  </w:style>
  <w:style w:type="character" w:customStyle="1" w:styleId="Style1Car">
    <w:name w:val="Style1 Car"/>
    <w:basedOn w:val="TexteCar"/>
    <w:link w:val="Style1"/>
    <w:rsid w:val="00011F73"/>
    <w:rPr>
      <w:rFonts w:ascii="Arial" w:hAnsi="Arial" w:cs="Arial"/>
      <w:sz w:val="20"/>
      <w:szCs w:val="22"/>
    </w:rPr>
  </w:style>
  <w:style w:type="paragraph" w:customStyle="1" w:styleId="Exergue">
    <w:name w:val="Exergue"/>
    <w:basedOn w:val="Texte"/>
    <w:next w:val="Texte"/>
    <w:link w:val="ExergueCar"/>
    <w:qFormat/>
    <w:rsid w:val="000C38A9"/>
    <w:rPr>
      <w:b/>
    </w:rPr>
  </w:style>
  <w:style w:type="character" w:customStyle="1" w:styleId="LgendephotoCar">
    <w:name w:val="Légende photo Car"/>
    <w:basedOn w:val="TexteCar"/>
    <w:link w:val="Lgendephoto"/>
    <w:rsid w:val="000C38A9"/>
    <w:rPr>
      <w:rFonts w:ascii="Arial" w:hAnsi="Arial" w:cs="Arial"/>
      <w:i/>
      <w:sz w:val="20"/>
      <w:szCs w:val="22"/>
    </w:rPr>
  </w:style>
  <w:style w:type="character" w:customStyle="1" w:styleId="ExergueCar">
    <w:name w:val="Exergue Car"/>
    <w:basedOn w:val="TexteCar"/>
    <w:link w:val="Exergue"/>
    <w:rsid w:val="000C38A9"/>
    <w:rPr>
      <w:rFonts w:ascii="Arial" w:hAnsi="Arial" w:cs="Arial"/>
      <w:b/>
      <w:sz w:val="20"/>
      <w:szCs w:val="22"/>
    </w:rPr>
  </w:style>
  <w:style w:type="character" w:styleId="Lienhypertexte">
    <w:name w:val="Hyperlink"/>
    <w:basedOn w:val="Policepardfaut"/>
    <w:uiPriority w:val="99"/>
    <w:unhideWhenUsed/>
    <w:rsid w:val="00186303"/>
    <w:rPr>
      <w:color w:val="0000FF" w:themeColor="hyperlink"/>
      <w:u w:val="single"/>
    </w:rPr>
  </w:style>
  <w:style w:type="table" w:styleId="Grilledutableau">
    <w:name w:val="Table Grid"/>
    <w:basedOn w:val="TableauNormal"/>
    <w:rsid w:val="008C6D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athieu\SGDF\Templates%20documents%20SGDF\sgdf_masque%20document%20word_250914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3D088-CB32-4DF1-9E8A-E1470CCA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sgdf_masque document word_250914.dotx</Template>
  <TotalTime>0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2017-03-05T22:22:00Z</dcterms:created>
  <dcterms:modified xsi:type="dcterms:W3CDTF">2017-03-05T22:22:00Z</dcterms:modified>
</cp:coreProperties>
</file>